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FF3296" w:rsidRDefault="008A48CE" w14:paraId="4461c38" w14:textId="4461c38">
      <w:pPr>
        <w:pStyle w:val="Citat"/>
        <w15:collapsed w:val="false"/>
      </w:pPr>
      <w:bookmarkStart w:name="_GoBack" w:id="0"/>
      <w:bookmarkEnd w:id="0"/>
    </w:p>
    <w:p w:rsidR="008A48CE" w:rsidP="00DB6FE6" w:rsidRDefault="008A48CE">
      <w:pPr>
        <w:jc w:val="both"/>
      </w:pPr>
      <w:r>
        <w:t>REPUBLIKA HRVATSKA</w:t>
      </w:r>
    </w:p>
    <w:p w:rsidR="008A48CE" w:rsidP="00DB6FE6" w:rsidRDefault="008A48CE">
      <w:pPr>
        <w:jc w:val="both"/>
      </w:pPr>
      <w:r>
        <w:t>TRGOVAČKI SUD U ZAGREBU</w:t>
      </w:r>
    </w:p>
    <w:p w:rsidR="008A48CE" w:rsidP="00DB6FE6" w:rsidRDefault="008A48CE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  <w:r w:rsidR="00FE715C">
        <w:t>23</w:t>
      </w:r>
      <w:r w:rsidR="00A12D3E">
        <w:t>. St-</w:t>
      </w:r>
      <w:r w:rsidR="00FE715C">
        <w:t>1599</w:t>
      </w:r>
      <w:r w:rsidR="00586250">
        <w:t>/19</w:t>
      </w:r>
    </w:p>
    <w:p w:rsidR="008A48CE" w:rsidP="00DB6FE6" w:rsidRDefault="008A48CE">
      <w:pPr>
        <w:jc w:val="both"/>
      </w:pPr>
    </w:p>
    <w:p w:rsidR="008A48CE" w:rsidP="00DB6FE6" w:rsidRDefault="008A48CE">
      <w:pPr>
        <w:jc w:val="both"/>
      </w:pPr>
    </w:p>
    <w:p w:rsidR="008A48CE" w:rsidP="00DB6FE6" w:rsidRDefault="008A48CE">
      <w:pPr>
        <w:jc w:val="center"/>
      </w:pPr>
      <w:r>
        <w:t>Z A P I S N I K</w:t>
      </w:r>
    </w:p>
    <w:p w:rsidR="008A48CE" w:rsidP="00DB6FE6" w:rsidRDefault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="008A48CE" w:rsidP="00DB6FE6" w:rsidRDefault="008A48CE">
      <w:pPr>
        <w:jc w:val="both"/>
      </w:pPr>
    </w:p>
    <w:p w:rsidR="008A48CE" w:rsidP="00DB6FE6" w:rsidRDefault="008A48CE">
      <w:pPr>
        <w:jc w:val="both"/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CD4DA2">
        <w:t>1</w:t>
      </w:r>
      <w:r w:rsidR="00FE715C">
        <w:t>6</w:t>
      </w:r>
      <w:r w:rsidR="00A12D3E">
        <w:t xml:space="preserve">. </w:t>
      </w:r>
      <w:r w:rsidR="00FE715C">
        <w:t>ožujka</w:t>
      </w:r>
      <w:r w:rsidR="00D1612A">
        <w:t xml:space="preserve"> 20</w:t>
      </w:r>
      <w:r w:rsidR="00FE715C">
        <w:t>20</w:t>
      </w:r>
      <w:r>
        <w:t xml:space="preserve">. u stečajnom postupku nad dužnikom </w:t>
      </w:r>
      <w:r w:rsidR="00FE715C">
        <w:rPr>
          <w:lang w:val="pt-BR"/>
        </w:rPr>
        <w:t>ELEKTRO ENA</w:t>
      </w:r>
      <w:r w:rsidR="004A10D2">
        <w:rPr>
          <w:lang w:val="pt-BR"/>
        </w:rPr>
        <w:t xml:space="preserve"> j.d.o.o., </w:t>
      </w:r>
      <w:r w:rsidR="000B047C">
        <w:rPr>
          <w:lang w:val="pt-BR"/>
        </w:rPr>
        <w:t xml:space="preserve">OIB: 68853841990, </w:t>
      </w:r>
      <w:r w:rsidR="00FE715C">
        <w:rPr>
          <w:lang w:val="pt-BR"/>
        </w:rPr>
        <w:t>Potok</w:t>
      </w:r>
      <w:r w:rsidR="004A10D2">
        <w:rPr>
          <w:lang w:val="pt-BR"/>
        </w:rPr>
        <w:t xml:space="preserve">, </w:t>
      </w:r>
      <w:r w:rsidR="00FE715C">
        <w:rPr>
          <w:lang w:val="pt-BR"/>
        </w:rPr>
        <w:t>Sredanija 35</w:t>
      </w:r>
      <w:r w:rsidR="00CE2EA8">
        <w:rPr>
          <w:lang w:val="pt-BR"/>
        </w:rPr>
        <w:t xml:space="preserve"> </w:t>
      </w:r>
      <w:r w:rsidRPr="00126807" w:rsidR="00126807">
        <w:rPr>
          <w:lang w:val="pt-BR"/>
        </w:rPr>
        <w:t xml:space="preserve"> </w:t>
      </w:r>
    </w:p>
    <w:p w:rsidR="008A48CE" w:rsidP="00DB6FE6" w:rsidRDefault="008A48CE">
      <w:pPr>
        <w:jc w:val="both"/>
      </w:pPr>
    </w:p>
    <w:p w:rsidR="008A48CE" w:rsidP="00DB6FE6" w:rsidRDefault="008A48CE">
      <w:pPr>
        <w:jc w:val="both"/>
      </w:pPr>
      <w:r>
        <w:t>NAZOČNI OD SUDA:</w:t>
      </w:r>
    </w:p>
    <w:p w:rsidR="008A48CE" w:rsidP="00DB6FE6" w:rsidRDefault="008A48CE">
      <w:pPr>
        <w:jc w:val="both"/>
      </w:pPr>
    </w:p>
    <w:p w:rsidR="008A48CE" w:rsidP="00DB6FE6" w:rsidRDefault="008A48CE">
      <w:pPr>
        <w:jc w:val="both"/>
      </w:pPr>
      <w:r>
        <w:t>SUDAC:</w:t>
      </w:r>
      <w:r w:rsidR="00856A46">
        <w:t xml:space="preserve"> </w:t>
      </w:r>
      <w:r w:rsidR="002315B4">
        <w:t>Romina Markovinović</w:t>
      </w:r>
    </w:p>
    <w:p w:rsidRPr="00EA7C1F" w:rsidR="008A48CE" w:rsidP="00DB6FE6" w:rsidRDefault="008A48CE">
      <w:pPr>
        <w:jc w:val="both"/>
      </w:pPr>
    </w:p>
    <w:p w:rsidRPr="00EA7C1F" w:rsidR="008A48CE" w:rsidP="00DB6FE6" w:rsidRDefault="008A48CE">
      <w:pPr>
        <w:jc w:val="both"/>
      </w:pPr>
      <w:r w:rsidRPr="00EA7C1F">
        <w:t>ZAPISNIČAR:</w:t>
      </w:r>
      <w:r w:rsidRPr="00EA7C1F" w:rsidR="001A0AAD">
        <w:t xml:space="preserve"> </w:t>
      </w:r>
      <w:r w:rsidR="002315B4">
        <w:t>Marijana Blažun</w:t>
      </w:r>
    </w:p>
    <w:p w:rsidR="0061789D" w:rsidP="00DB6FE6" w:rsidRDefault="0061789D">
      <w:pPr>
        <w:jc w:val="both"/>
      </w:pPr>
    </w:p>
    <w:p w:rsidR="008A48CE" w:rsidP="00DB6FE6" w:rsidRDefault="0061789D">
      <w:pPr>
        <w:jc w:val="both"/>
      </w:pPr>
      <w:r>
        <w:t>S</w:t>
      </w:r>
      <w:r w:rsidR="001A0AAD">
        <w:t xml:space="preserve">udac otvara raspravu u </w:t>
      </w:r>
      <w:r w:rsidR="00D1612A">
        <w:t>9:</w:t>
      </w:r>
      <w:r w:rsidR="002315B4">
        <w:t>15</w:t>
      </w:r>
      <w:r w:rsidR="008A48CE">
        <w:t xml:space="preserve"> sati, rasprava je javna i utvrđuje da su, pristupili:</w:t>
      </w:r>
    </w:p>
    <w:p w:rsidR="008A48CE" w:rsidP="00DB6FE6" w:rsidRDefault="008A48CE">
      <w:pPr>
        <w:jc w:val="both"/>
      </w:pPr>
    </w:p>
    <w:p w:rsidR="008A48CE" w:rsidP="00DB6FE6" w:rsidRDefault="00777E93">
      <w:pPr>
        <w:jc w:val="both"/>
      </w:pPr>
      <w:r>
        <w:t>P</w:t>
      </w:r>
      <w:r w:rsidR="003F52B1">
        <w:t>redlagatelj</w:t>
      </w:r>
      <w:r w:rsidR="008A48CE">
        <w:t xml:space="preserve">: </w:t>
      </w:r>
      <w:r w:rsidR="00D1612A">
        <w:t>nitko, dostava poziva uredno iskazana</w:t>
      </w:r>
    </w:p>
    <w:p w:rsidR="008A48CE" w:rsidP="00DB6FE6" w:rsidRDefault="00777E93">
      <w:pPr>
        <w:tabs>
          <w:tab w:val="left" w:pos="1365"/>
        </w:tabs>
        <w:jc w:val="both"/>
      </w:pPr>
      <w:r>
        <w:t>Dužnik</w:t>
      </w:r>
      <w:r w:rsidR="00652B09">
        <w:t xml:space="preserve">: </w:t>
      </w:r>
      <w:r w:rsidR="003A14A6">
        <w:t xml:space="preserve">Đurđica </w:t>
      </w:r>
      <w:proofErr w:type="spellStart"/>
      <w:r w:rsidR="003A14A6">
        <w:t>Kunovec</w:t>
      </w:r>
      <w:proofErr w:type="spellEnd"/>
      <w:r w:rsidR="00B96973">
        <w:t>, zastupnik po zakonu dužnika</w:t>
      </w:r>
      <w:r w:rsidR="003627BB">
        <w:t xml:space="preserve"> uz supruga Dinko </w:t>
      </w:r>
      <w:proofErr w:type="spellStart"/>
      <w:r w:rsidR="003627BB">
        <w:t>Kunovec</w:t>
      </w:r>
      <w:proofErr w:type="spellEnd"/>
      <w:r w:rsidR="003627BB">
        <w:t xml:space="preserve"> koji s obzirom da nema punomoći ostaje prisutan kao javnost</w:t>
      </w:r>
    </w:p>
    <w:p w:rsidR="008A48CE" w:rsidP="00DB6FE6" w:rsidRDefault="008A48CE">
      <w:pPr>
        <w:jc w:val="both"/>
      </w:pPr>
      <w:r>
        <w:t xml:space="preserve">Zastupnik po zakonu dužnika: </w:t>
      </w:r>
      <w:r w:rsidR="003A14A6">
        <w:t xml:space="preserve">Đurđica </w:t>
      </w:r>
      <w:proofErr w:type="spellStart"/>
      <w:r w:rsidR="003A14A6">
        <w:t>Kunovec</w:t>
      </w:r>
      <w:proofErr w:type="spellEnd"/>
    </w:p>
    <w:p w:rsidR="00877C33" w:rsidP="00DB6FE6" w:rsidRDefault="00877C33">
      <w:pPr>
        <w:jc w:val="both"/>
      </w:pPr>
      <w:r>
        <w:t>Pravna osoba koja za dužnika obavlja poslove platnog prometa:</w:t>
      </w:r>
      <w:r w:rsidR="00652B09">
        <w:t xml:space="preserve"> nitko, dostava poziva uredno iskazana</w:t>
      </w:r>
    </w:p>
    <w:p w:rsidR="00222A94" w:rsidP="00DB6FE6" w:rsidRDefault="00222A94">
      <w:pPr>
        <w:jc w:val="both"/>
      </w:pPr>
    </w:p>
    <w:p w:rsidR="00B96973" w:rsidP="00B96973" w:rsidRDefault="00B96973">
      <w:pPr>
        <w:jc w:val="both"/>
      </w:pPr>
      <w:r w:rsidRPr="003627BB">
        <w:t xml:space="preserve">Zastupnik po zakonu dužnika izjavljuje da se </w:t>
      </w:r>
      <w:r w:rsidRPr="003627BB" w:rsidR="003627BB">
        <w:t xml:space="preserve">ne </w:t>
      </w:r>
      <w:r w:rsidRPr="003627BB">
        <w:t xml:space="preserve">protivi prijedlogu da se nad društvom </w:t>
      </w:r>
      <w:r w:rsidRPr="003627BB" w:rsidR="003A14A6">
        <w:rPr>
          <w:lang w:val="pt-BR"/>
        </w:rPr>
        <w:t xml:space="preserve">ELEKTRO ENA j.d.o.o., Potok, Sredanija 35 </w:t>
      </w:r>
      <w:r w:rsidRPr="003627BB">
        <w:t>, otvori stečajni postupak.</w:t>
      </w:r>
    </w:p>
    <w:p w:rsidRPr="003627BB" w:rsidR="003627BB" w:rsidP="00B96973" w:rsidRDefault="003627BB">
      <w:pPr>
        <w:jc w:val="both"/>
      </w:pPr>
      <w:r>
        <w:t xml:space="preserve">U blokadu sam ušla zbog Tele 2, izgubili smo parnicu koja zbog visokog iznosa nas je dovela u takvu situaciju. </w:t>
      </w:r>
    </w:p>
    <w:p w:rsidR="00B96973" w:rsidP="00B96973" w:rsidRDefault="00B96973">
      <w:pPr>
        <w:jc w:val="both"/>
      </w:pPr>
    </w:p>
    <w:p w:rsidR="00E312C0" w:rsidP="00DB6FE6" w:rsidRDefault="00AB4061">
      <w:pPr>
        <w:jc w:val="both"/>
      </w:pPr>
      <w:r>
        <w:t xml:space="preserve">Utvrđuje se da je FINA podneskom </w:t>
      </w:r>
      <w:r w:rsidRPr="00E312C0" w:rsidR="00E312C0">
        <w:t xml:space="preserve">od </w:t>
      </w:r>
      <w:r w:rsidR="003A00CD">
        <w:t>27</w:t>
      </w:r>
      <w:r w:rsidRPr="00E312C0" w:rsidR="00E312C0">
        <w:t xml:space="preserve">. </w:t>
      </w:r>
      <w:r w:rsidR="00E312C0">
        <w:t>siječnja 20</w:t>
      </w:r>
      <w:r w:rsidR="003A00CD">
        <w:t>20</w:t>
      </w:r>
      <w:r w:rsidRPr="00E312C0" w:rsidR="00E312C0">
        <w:t xml:space="preserve">. </w:t>
      </w:r>
      <w:r>
        <w:t>ispričala</w:t>
      </w:r>
      <w:r w:rsidRPr="00E312C0" w:rsidR="00E312C0">
        <w:t xml:space="preserve"> nedolazak na današnje ročište i </w:t>
      </w:r>
      <w:r>
        <w:t xml:space="preserve">izjavila da u </w:t>
      </w:r>
      <w:r w:rsidRPr="00E312C0" w:rsidR="00E312C0">
        <w:t xml:space="preserve">cijelosti ostaje kod navoda iz prijedloga za otvaranje stečajnog postupka (list </w:t>
      </w:r>
      <w:r w:rsidR="004A10D2">
        <w:t>1</w:t>
      </w:r>
      <w:r w:rsidR="003A00CD">
        <w:t>7</w:t>
      </w:r>
      <w:r w:rsidRPr="00E312C0" w:rsidR="00E312C0">
        <w:t xml:space="preserve"> spisa). Iz navedenog podneska proizlazi kako je na dan </w:t>
      </w:r>
      <w:r w:rsidR="004A10D2">
        <w:t>2</w:t>
      </w:r>
      <w:r w:rsidR="00E13F42">
        <w:t>7</w:t>
      </w:r>
      <w:r w:rsidRPr="00E312C0" w:rsidR="00E312C0">
        <w:t xml:space="preserve">. </w:t>
      </w:r>
      <w:r w:rsidR="004A10D2">
        <w:t>siječnja 20</w:t>
      </w:r>
      <w:r w:rsidR="00E13F42">
        <w:t>20</w:t>
      </w:r>
      <w:r w:rsidRPr="00E312C0" w:rsidR="00E312C0">
        <w:t xml:space="preserve">. dužnik imao evidentirane neizvršene osnove za plaćanje u neprekinutom razdoblju od </w:t>
      </w:r>
      <w:r w:rsidR="000C3ADB">
        <w:t>327</w:t>
      </w:r>
      <w:r w:rsidR="00E312C0">
        <w:t xml:space="preserve"> dana u iznosu od </w:t>
      </w:r>
      <w:r w:rsidR="000C3ADB">
        <w:t>95.957,00</w:t>
      </w:r>
      <w:r w:rsidRPr="00E312C0" w:rsidR="00E312C0">
        <w:t xml:space="preserve"> kn.</w:t>
      </w:r>
    </w:p>
    <w:p w:rsidR="00E312C0" w:rsidP="00DB6FE6" w:rsidRDefault="00E312C0">
      <w:pPr>
        <w:jc w:val="both"/>
      </w:pPr>
    </w:p>
    <w:p w:rsidR="00E312C0" w:rsidP="00DB6FE6" w:rsidRDefault="00E312C0">
      <w:pPr>
        <w:jc w:val="both"/>
      </w:pPr>
      <w:r w:rsidRPr="00E312C0">
        <w:t xml:space="preserve">Utvrđuje se da </w:t>
      </w:r>
      <w:r w:rsidR="00AB4061">
        <w:t xml:space="preserve">se u spisu nalazi </w:t>
      </w:r>
      <w:r w:rsidRPr="00E312C0">
        <w:t xml:space="preserve">potvrda FINA-e o neizvršenim osnovama za plaćanje (list </w:t>
      </w:r>
      <w:r w:rsidR="004A10D2">
        <w:t>10</w:t>
      </w:r>
      <w:r w:rsidRPr="00E312C0">
        <w:t xml:space="preserve"> spisa</w:t>
      </w:r>
      <w:r>
        <w:t xml:space="preserve">) iz koje proizlazi da </w:t>
      </w:r>
      <w:r w:rsidRPr="00E312C0">
        <w:t xml:space="preserve">na dan </w:t>
      </w:r>
      <w:r w:rsidR="00EA5CA0">
        <w:t>04</w:t>
      </w:r>
      <w:r w:rsidRPr="00E312C0">
        <w:t xml:space="preserve">. </w:t>
      </w:r>
      <w:r>
        <w:t>s</w:t>
      </w:r>
      <w:r w:rsidR="00EA5CA0">
        <w:t>tudenog</w:t>
      </w:r>
      <w:r>
        <w:t xml:space="preserve"> 2019</w:t>
      </w:r>
      <w:r w:rsidRPr="00E312C0">
        <w:t xml:space="preserve">. dužnik ima evidentirane neizvršene osnove za plaćanje u neprekinutom razdoblju od </w:t>
      </w:r>
      <w:r w:rsidR="00EA5CA0">
        <w:t>244</w:t>
      </w:r>
      <w:r>
        <w:t xml:space="preserve"> dana.</w:t>
      </w:r>
    </w:p>
    <w:p w:rsidR="009C02DB" w:rsidP="00DB6FE6" w:rsidRDefault="009C02DB">
      <w:pPr>
        <w:jc w:val="both"/>
      </w:pPr>
    </w:p>
    <w:p w:rsidR="00D847D7" w:rsidP="00DB6FE6" w:rsidRDefault="00D847D7">
      <w:pPr>
        <w:jc w:val="both"/>
      </w:pPr>
      <w:r w:rsidRPr="00D847D7">
        <w:t>Utvrđuje se da je sud na temelju odredbe čl. 11. st. 3. SZ-a uvidom u elektronički sustav zemljišnih knjiga utvrdio kako dužnik nije evidenti</w:t>
      </w:r>
      <w:r w:rsidR="007D3477">
        <w:t xml:space="preserve">ran kao vlasnik nekretnina (list </w:t>
      </w:r>
      <w:r w:rsidR="002527A5">
        <w:t>12</w:t>
      </w:r>
      <w:r w:rsidR="007D3477">
        <w:t xml:space="preserve"> spisa).</w:t>
      </w:r>
    </w:p>
    <w:p w:rsidR="004A10D2" w:rsidP="00DB6FE6" w:rsidRDefault="004A10D2">
      <w:pPr>
        <w:jc w:val="both"/>
      </w:pPr>
    </w:p>
    <w:p w:rsidR="002527A5" w:rsidP="00DB6FE6" w:rsidRDefault="00FF70DE">
      <w:pPr>
        <w:jc w:val="both"/>
      </w:pPr>
      <w:r w:rsidRPr="00FF70DE">
        <w:t xml:space="preserve">Utvrđuje se da se u spisu nalazi Uvjerenje </w:t>
      </w:r>
      <w:r>
        <w:t xml:space="preserve">Stanice za tehnički pregled </w:t>
      </w:r>
      <w:r w:rsidR="009C02DB">
        <w:t>vozila</w:t>
      </w:r>
      <w:r w:rsidR="00B8713A">
        <w:t xml:space="preserve"> </w:t>
      </w:r>
      <w:r w:rsidRPr="00FF70DE">
        <w:t xml:space="preserve">od </w:t>
      </w:r>
      <w:r w:rsidR="004A10D2">
        <w:t>1</w:t>
      </w:r>
      <w:r w:rsidR="002527A5">
        <w:t>1</w:t>
      </w:r>
      <w:r w:rsidRPr="00FF70DE">
        <w:t xml:space="preserve">. </w:t>
      </w:r>
      <w:r w:rsidR="002527A5">
        <w:t>studenog</w:t>
      </w:r>
      <w:r w:rsidR="00B8713A">
        <w:t xml:space="preserve"> 2019. iz kojeg proizlazi kako </w:t>
      </w:r>
      <w:r w:rsidRPr="00FF70DE">
        <w:t xml:space="preserve">dužnik na dan </w:t>
      </w:r>
      <w:r w:rsidR="002527A5">
        <w:t>08</w:t>
      </w:r>
      <w:r w:rsidRPr="00FF70DE">
        <w:t xml:space="preserve">. </w:t>
      </w:r>
      <w:r w:rsidR="002527A5">
        <w:t>studenog</w:t>
      </w:r>
      <w:r w:rsidRPr="00FF70DE">
        <w:t xml:space="preserve"> 2019. </w:t>
      </w:r>
      <w:r w:rsidR="00B8713A">
        <w:t>e</w:t>
      </w:r>
      <w:r w:rsidR="009C02DB">
        <w:t xml:space="preserve">videntiran </w:t>
      </w:r>
      <w:r w:rsidR="004A10D2">
        <w:t xml:space="preserve">je </w:t>
      </w:r>
      <w:r w:rsidR="009C02DB">
        <w:t xml:space="preserve">kao vlasnik </w:t>
      </w:r>
      <w:r w:rsidR="004A10D2">
        <w:t>vozila</w:t>
      </w:r>
    </w:p>
    <w:p w:rsidR="00CD4DA2" w:rsidP="00DB6FE6" w:rsidRDefault="004A10D2">
      <w:pPr>
        <w:jc w:val="both"/>
      </w:pPr>
      <w:r>
        <w:t xml:space="preserve"> M1, marka </w:t>
      </w:r>
      <w:r w:rsidR="002527A5">
        <w:t>AUDI A4</w:t>
      </w:r>
      <w:r>
        <w:t xml:space="preserve"> 2.0 TDI</w:t>
      </w:r>
    </w:p>
    <w:p w:rsidR="002527A5" w:rsidP="00DB6FE6" w:rsidRDefault="002527A5">
      <w:pPr>
        <w:jc w:val="both"/>
      </w:pPr>
      <w:r>
        <w:t xml:space="preserve"> N1, marka VOLKSWAGEN TRANSPORTER 70X0A</w:t>
      </w:r>
    </w:p>
    <w:p w:rsidR="002527A5" w:rsidP="00DB6FE6" w:rsidRDefault="002527A5">
      <w:pPr>
        <w:jc w:val="both"/>
      </w:pPr>
      <w:r>
        <w:lastRenderedPageBreak/>
        <w:t xml:space="preserve"> M1, marka VOLKSWAGEN TRANSPORTER 2.4 D.</w:t>
      </w:r>
    </w:p>
    <w:p w:rsidR="002527A5" w:rsidP="00DB6FE6" w:rsidRDefault="002527A5">
      <w:pPr>
        <w:jc w:val="both"/>
      </w:pPr>
    </w:p>
    <w:p w:rsidR="00CD4DA2" w:rsidP="00DB6FE6" w:rsidRDefault="00CD4DA2">
      <w:pPr>
        <w:jc w:val="both"/>
      </w:pPr>
    </w:p>
    <w:p w:rsidR="008F7E83" w:rsidP="00DB6FE6" w:rsidRDefault="008F7E83">
      <w:pPr>
        <w:jc w:val="both"/>
      </w:pPr>
      <w:r w:rsidRPr="008F7E83">
        <w:t>Sud donosi</w:t>
      </w:r>
    </w:p>
    <w:p w:rsidRPr="008F7E83" w:rsidR="001946CA" w:rsidP="00DB6FE6" w:rsidRDefault="001946CA">
      <w:pPr>
        <w:jc w:val="center"/>
      </w:pPr>
    </w:p>
    <w:p w:rsidR="008F7E83" w:rsidP="00DB6FE6" w:rsidRDefault="0059527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="008A48CE" w:rsidP="00DB6FE6" w:rsidRDefault="008A48CE">
      <w:pPr>
        <w:jc w:val="both"/>
      </w:pPr>
    </w:p>
    <w:p w:rsidR="00162FF9" w:rsidP="00DB6FE6" w:rsidRDefault="00162FF9">
      <w:pPr>
        <w:jc w:val="both"/>
      </w:pPr>
    </w:p>
    <w:p w:rsidR="00B96973" w:rsidP="00DB6FE6" w:rsidRDefault="003627BB">
      <w:pPr>
        <w:ind w:firstLine="708"/>
        <w:jc w:val="both"/>
      </w:pPr>
      <w:r>
        <w:t xml:space="preserve">Daljnja odluka pisanim putem. </w:t>
      </w:r>
    </w:p>
    <w:p w:rsidR="00162FF9" w:rsidP="00DB6FE6" w:rsidRDefault="00162FF9">
      <w:pPr>
        <w:jc w:val="both"/>
      </w:pPr>
    </w:p>
    <w:p w:rsidR="00162FF9" w:rsidP="00DB6FE6" w:rsidRDefault="00162FF9">
      <w:pPr>
        <w:jc w:val="both"/>
      </w:pPr>
    </w:p>
    <w:p w:rsidR="008A48CE" w:rsidP="00DB6FE6" w:rsidRDefault="005E4A84">
      <w:pPr>
        <w:jc w:val="center"/>
      </w:pPr>
      <w:r>
        <w:t xml:space="preserve">Dovršeno </w:t>
      </w:r>
      <w:r w:rsidR="00046B82">
        <w:t xml:space="preserve">u </w:t>
      </w:r>
      <w:r w:rsidR="00D1612A">
        <w:t>9</w:t>
      </w:r>
      <w:r w:rsidR="00732732">
        <w:t>:</w:t>
      </w:r>
      <w:r w:rsidR="003627BB">
        <w:t>2</w:t>
      </w:r>
      <w:r w:rsidR="00B513AB">
        <w:t>4</w:t>
      </w:r>
    </w:p>
    <w:p w:rsidR="008A48CE" w:rsidP="00DB6FE6" w:rsidRDefault="008A48CE">
      <w:pPr>
        <w:jc w:val="center"/>
      </w:pPr>
    </w:p>
    <w:p w:rsidR="008A48CE" w:rsidP="00DB6FE6" w:rsidRDefault="008A48CE">
      <w:pPr>
        <w:jc w:val="center"/>
      </w:pPr>
    </w:p>
    <w:p w:rsidR="008A48CE" w:rsidP="00DB6FE6" w:rsidRDefault="008A48CE">
      <w:pPr>
        <w:jc w:val="center"/>
      </w:pPr>
      <w:r>
        <w:t>SUDAC</w:t>
      </w:r>
    </w:p>
    <w:p w:rsidR="008A48CE" w:rsidP="00DB6FE6" w:rsidRDefault="008A48CE">
      <w:pPr>
        <w:jc w:val="both"/>
      </w:pPr>
    </w:p>
    <w:p w:rsidR="008A48CE" w:rsidP="00DB6FE6" w:rsidRDefault="008A48CE">
      <w:pPr>
        <w:jc w:val="both"/>
      </w:pPr>
    </w:p>
    <w:p w:rsidR="008A48CE" w:rsidP="00DB6FE6" w:rsidRDefault="008A48CE">
      <w:pPr>
        <w:jc w:val="both"/>
      </w:pPr>
      <w:r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</w:p>
    <w:p w:rsidR="008A48CE" w:rsidP="00DB6FE6" w:rsidRDefault="008A48CE">
      <w:pPr>
        <w:jc w:val="both"/>
      </w:pPr>
    </w:p>
    <w:p w:rsidR="008A48CE" w:rsidP="00DB6FE6" w:rsidRDefault="008A48CE">
      <w:pPr>
        <w:ind w:left="4956"/>
        <w:jc w:val="both"/>
      </w:pPr>
      <w:r>
        <w:t>ZASTUPNIK PO ZAKONU DUŽNIKA</w:t>
      </w:r>
    </w:p>
    <w:p w:rsidR="008A48CE" w:rsidP="00DB6FE6" w:rsidRDefault="008A48CE">
      <w:pPr>
        <w:jc w:val="both"/>
      </w:pPr>
    </w:p>
    <w:p w:rsidR="008A48CE" w:rsidP="00DB6FE6" w:rsidRDefault="008A48CE">
      <w:pPr>
        <w:jc w:val="both"/>
      </w:pPr>
    </w:p>
    <w:p w:rsidR="00CA7319" w:rsidP="00DB6FE6" w:rsidRDefault="00CA7319">
      <w:pPr>
        <w:ind w:left="4956" w:firstLine="708"/>
        <w:jc w:val="both"/>
      </w:pPr>
    </w:p>
    <w:p w:rsidR="00CA7319" w:rsidP="00DB6FE6" w:rsidRDefault="00CA7319">
      <w:pPr>
        <w:ind w:left="4956" w:firstLine="708"/>
        <w:jc w:val="both"/>
      </w:pPr>
    </w:p>
    <w:p w:rsidR="00CA7319" w:rsidP="00DB6FE6" w:rsidRDefault="00CA7319">
      <w:pPr>
        <w:ind w:left="4956" w:firstLine="708"/>
        <w:jc w:val="both"/>
      </w:pPr>
    </w:p>
    <w:p w:rsidR="00CA7319" w:rsidP="00DB6FE6" w:rsidRDefault="00CA7319">
      <w:pPr>
        <w:ind w:left="4956" w:firstLine="708"/>
        <w:jc w:val="both"/>
      </w:pPr>
    </w:p>
    <w:sectPr w:rsidR="00CA7319" w:rsidSect="008636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92DF5"/>
    <w:multiLevelType w:val="hybridMultilevel"/>
    <w:tmpl w:val="A8925A5C"/>
    <w:lvl w:ilvl="0" w:tplc="80966F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8149F"/>
    <w:multiLevelType w:val="hybridMultilevel"/>
    <w:tmpl w:val="B5167AF2"/>
    <w:lvl w:ilvl="0" w:tplc="95A8B2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D7250"/>
    <w:multiLevelType w:val="hybridMultilevel"/>
    <w:tmpl w:val="459E40D8"/>
    <w:lvl w:ilvl="0" w:tplc="A058C1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223D1"/>
    <w:rsid w:val="00046B82"/>
    <w:rsid w:val="000B047C"/>
    <w:rsid w:val="000C3ADB"/>
    <w:rsid w:val="000E53B9"/>
    <w:rsid w:val="000F3BBC"/>
    <w:rsid w:val="001047EF"/>
    <w:rsid w:val="00126807"/>
    <w:rsid w:val="00162FF9"/>
    <w:rsid w:val="0019125B"/>
    <w:rsid w:val="001946CA"/>
    <w:rsid w:val="001A0AAD"/>
    <w:rsid w:val="00200614"/>
    <w:rsid w:val="00222A94"/>
    <w:rsid w:val="002315B4"/>
    <w:rsid w:val="002527A5"/>
    <w:rsid w:val="003553B9"/>
    <w:rsid w:val="003627BB"/>
    <w:rsid w:val="003706C6"/>
    <w:rsid w:val="0039171D"/>
    <w:rsid w:val="003A00CD"/>
    <w:rsid w:val="003A14A6"/>
    <w:rsid w:val="003A4630"/>
    <w:rsid w:val="003F52B1"/>
    <w:rsid w:val="00422ED8"/>
    <w:rsid w:val="004350A5"/>
    <w:rsid w:val="0044150A"/>
    <w:rsid w:val="00451B15"/>
    <w:rsid w:val="004A10D2"/>
    <w:rsid w:val="004C0220"/>
    <w:rsid w:val="004C1C4D"/>
    <w:rsid w:val="00562BC5"/>
    <w:rsid w:val="00586250"/>
    <w:rsid w:val="0059527C"/>
    <w:rsid w:val="005D6877"/>
    <w:rsid w:val="005E4A84"/>
    <w:rsid w:val="0061789D"/>
    <w:rsid w:val="00652B09"/>
    <w:rsid w:val="00666D8C"/>
    <w:rsid w:val="00693CB2"/>
    <w:rsid w:val="006A697E"/>
    <w:rsid w:val="006D4024"/>
    <w:rsid w:val="006E1565"/>
    <w:rsid w:val="00732732"/>
    <w:rsid w:val="00735144"/>
    <w:rsid w:val="00765CC9"/>
    <w:rsid w:val="007700AC"/>
    <w:rsid w:val="00777E93"/>
    <w:rsid w:val="007D3477"/>
    <w:rsid w:val="0082184A"/>
    <w:rsid w:val="008313EE"/>
    <w:rsid w:val="00843D94"/>
    <w:rsid w:val="00854C5A"/>
    <w:rsid w:val="00856A46"/>
    <w:rsid w:val="008628DF"/>
    <w:rsid w:val="00863645"/>
    <w:rsid w:val="00877BC1"/>
    <w:rsid w:val="00877C33"/>
    <w:rsid w:val="008A48CE"/>
    <w:rsid w:val="008F7E83"/>
    <w:rsid w:val="00920DF0"/>
    <w:rsid w:val="009347BC"/>
    <w:rsid w:val="009C02DB"/>
    <w:rsid w:val="009D2B74"/>
    <w:rsid w:val="009F5827"/>
    <w:rsid w:val="00A12D3E"/>
    <w:rsid w:val="00A342D4"/>
    <w:rsid w:val="00A76D33"/>
    <w:rsid w:val="00A8071E"/>
    <w:rsid w:val="00AB4061"/>
    <w:rsid w:val="00AC3B33"/>
    <w:rsid w:val="00B33248"/>
    <w:rsid w:val="00B513AB"/>
    <w:rsid w:val="00B64B3C"/>
    <w:rsid w:val="00B83736"/>
    <w:rsid w:val="00B8713A"/>
    <w:rsid w:val="00B96973"/>
    <w:rsid w:val="00C32A48"/>
    <w:rsid w:val="00C51C4E"/>
    <w:rsid w:val="00C56637"/>
    <w:rsid w:val="00C811E8"/>
    <w:rsid w:val="00C91B7F"/>
    <w:rsid w:val="00CA596D"/>
    <w:rsid w:val="00CA7319"/>
    <w:rsid w:val="00CD4DA2"/>
    <w:rsid w:val="00CE2EA8"/>
    <w:rsid w:val="00D1612A"/>
    <w:rsid w:val="00D31142"/>
    <w:rsid w:val="00D524ED"/>
    <w:rsid w:val="00D847D7"/>
    <w:rsid w:val="00DB6FE6"/>
    <w:rsid w:val="00DC51AE"/>
    <w:rsid w:val="00DC7CB8"/>
    <w:rsid w:val="00E13F42"/>
    <w:rsid w:val="00E21683"/>
    <w:rsid w:val="00E23A1D"/>
    <w:rsid w:val="00E25179"/>
    <w:rsid w:val="00E312C0"/>
    <w:rsid w:val="00E65613"/>
    <w:rsid w:val="00E84705"/>
    <w:rsid w:val="00EA5215"/>
    <w:rsid w:val="00EA5CA0"/>
    <w:rsid w:val="00EA7C1F"/>
    <w:rsid w:val="00F67086"/>
    <w:rsid w:val="00F87AC1"/>
    <w:rsid w:val="00FE4F49"/>
    <w:rsid w:val="00FE715C"/>
    <w:rsid w:val="00FF0914"/>
    <w:rsid w:val="00FF3296"/>
    <w:rsid w:val="00F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FF3296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FF3296"/>
    <w:rPr>
      <w:i/>
      <w:iCs/>
      <w:color w:val="000000" w:themeColor="text1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811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811E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811E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811E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811E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FF3296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FF3296"/>
    <w:rPr>
      <w:i/>
      <w:iCs/>
      <w:color w:themeColor="text1"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1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1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1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1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1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55</izvorni_sadrzaj>
    <derivirana_varijabla naziv="DomainObject.Prostorija.Naziv_1">Soba DZ III 55</derivirana_varijabla>
  </DomainObject.Prostorija.Naziv>
  <DomainObject.Prostorija.Oznaka>
    <izvorni_sadrzaj>DZ III 55</izvorni_sadrzaj>
    <derivirana_varijabla naziv="DomainObject.Prostorija.Oznaka_1">DZ III 55</derivirana_varijabla>
  </DomainObject.Prostorija.Oznaka>
  <DomainObject.Obrazlozenje>
    <izvorni_sadrzaj/>
    <derivirana_varijabla naziv="DomainObject.Obrazlozenje_1"/>
  </DomainObject.Obrazlozenje>
  <DomainObject.StvarniPocetakDatum>
    <izvorni_sadrzaj>16. ožujka 2020.</izvorni_sadrzaj>
    <derivirana_varijabla naziv="DomainObject.StvarniPocetakDatum_1">16. ožujka 2020.</derivirana_varijabla>
  </DomainObject.StvarniPocetakDatum>
  <DomainObject.StvarniZavrsetakDatum>
    <izvorni_sadrzaj>16. ožujka 2020.</izvorni_sadrzaj>
    <derivirana_varijabla naziv="DomainObject.StvarniZavrsetakDatum_1">16. ožujka 2020.</derivirana_varijabla>
  </DomainObject.StvarniZavrsetakDatum>
  <DomainObject.PlaniraniZavrsetakDatum>
    <izvorni_sadrzaj>16. ožujka 2020.</izvorni_sadrzaj>
    <derivirana_varijabla naziv="DomainObject.PlaniraniZavrsetakDatum_1">16. ožujka 2020.</derivirana_varijabla>
  </DomainObject.PlaniraniZavrsetakDatum>
  <DomainObject.PlaniraniPocetakDatum>
    <izvorni_sadrzaj>16. ožujka 2020.</izvorni_sadrzaj>
    <derivirana_varijabla naziv="DomainObject.PlaniraniPocetakDatum_1">16. ožujka 2020.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09:24</izvorni_sadrzaj>
    <derivirana_varijabla naziv="DomainObject.StvarniZavrsetakVrijeme_1">09:24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ožujka 2020.</izvorni_sadrzaj>
    <derivirana_varijabla naziv="DomainObject.Zapisnik.DatumKreiranja_1">16.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St-1599/2019-13</izvorni_sadrzaj>
    <derivirana_varijabla naziv="DomainObject.Zapisnik.Oznaka_1">St-1599/2019-13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1599</izvorni_sadrzaj>
    <derivirana_varijabla naziv="DomainObject.Predmet.Broj_1">1599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St-1599/2019</izvorni_sadrzaj>
    <derivirana_varijabla naziv="DomainObject.Predmet.OznakaBroj_1">St-1599/2019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ENA j.d.o.o. zastupanog po punomoćniku Đurđica Kunovec</izvorni_sadrzaj>
    <derivirana_varijabla naziv="DomainObject.Predmet.ProtustrankaFormated_1">  ELEKTRO ENA j.d.o.o. zastupanog po punomoćniku Đurđica Kunovec</derivirana_varijabla>
  </DomainObject.Predmet.ProtustrankaFormated>
  <DomainObject.Predmet.ProtustrankaFormatedOIB>
    <izvorni_sadrzaj>  ELEKTRO ENA j.d.o.o., OIB 68853841990 zastupanog po punomoćniku Đurđica Kunovec</izvorni_sadrzaj>
    <derivirana_varijabla naziv="DomainObject.Predmet.ProtustrankaFormatedOIB_1">  ELEKTRO ENA j.d.o.o., OIB 68853841990 zastupanog po punomoćniku Đurđica Kunovec</derivirana_varijabla>
  </DomainObject.Predmet.ProtustrankaFormatedOIB>
  <DomainObject.Predmet.ProtustrankaFormatedWithAdress>
    <izvorni_sadrzaj> ELEKTRO ENA j.d.o.o., Sredanija 35, 44317 Potok zastupanog po punomoćniku Đurđica Kunovec</izvorni_sadrzaj>
    <derivirana_varijabla naziv="DomainObject.Predmet.ProtustrankaFormatedWithAdress_1"> ELEKTRO ENA j.d.o.o., Sredanija 35, 44317 Potok zastupanog po punomoćniku Đurđica Kunovec</derivirana_varijabla>
  </DomainObject.Predmet.ProtustrankaFormatedWithAdress>
  <DomainObject.Predmet.ProtustrankaFormatedWithAdressOIB>
    <izvorni_sadrzaj> ELEKTRO ENA j.d.o.o., OIB 68853841990, Sredanija 35, 44317 Potok zastupanog po punomoćniku Đurđica Kunovec</izvorni_sadrzaj>
    <derivirana_varijabla naziv="DomainObject.Predmet.ProtustrankaFormatedWithAdressOIB_1"> ELEKTRO ENA j.d.o.o., OIB 68853841990, Sredanija 35, 44317 Potok zastupanog po punomoćniku Đurđica Kunovec</derivirana_varijabla>
  </DomainObject.Predmet.ProtustrankaFormatedWithAdressOIB>
  <DomainObject.Predmet.ProtustrankaWithAdress>
    <izvorni_sadrzaj>ELEKTRO ENA j.d.o.o. Sredanija 35, 44317 Potok</izvorni_sadrzaj>
    <derivirana_varijabla naziv="DomainObject.Predmet.ProtustrankaWithAdress_1">ELEKTRO ENA j.d.o.o. Sredanija 35, 44317 Potok</derivirana_varijabla>
  </DomainObject.Predmet.ProtustrankaWithAdress>
  <DomainObject.Predmet.ProtustrankaWithAdressOIB>
    <izvorni_sadrzaj>ELEKTRO ENA j.d.o.o., OIB 68853841990, Sredanija 35, 44317 Potok</izvorni_sadrzaj>
    <derivirana_varijabla naziv="DomainObject.Predmet.ProtustrankaWithAdressOIB_1">ELEKTRO ENA j.d.o.o., OIB 68853841990, Sredanija 35, 44317 Potok</derivirana_varijabla>
  </DomainObject.Predmet.ProtustrankaWithAdressOIB>
  <DomainObject.Predmet.ProtustrankaNazivFormated>
    <izvorni_sadrzaj>ELEKTRO ENA j.d.o.o.</izvorni_sadrzaj>
    <derivirana_varijabla naziv="DomainObject.Predmet.ProtustrankaNazivFormated_1">ELEKTRO ENA j.d.o.o.</derivirana_varijabla>
  </DomainObject.Predmet.ProtustrankaNazivFormated>
  <DomainObject.Predmet.ProtustrankaNazivFormatedOIB>
    <izvorni_sadrzaj>ELEKTRO ENA j.d.o.o., OIB 68853841990</izvorni_sadrzaj>
    <derivirana_varijabla naziv="DomainObject.Predmet.ProtustrankaNazivFormatedOIB_1">ELEKTRO ENA j.d.o.o., OIB 68853841990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ELEKTRO ENA j.d.o.o. zastupanog po punomoćniku Đurđica Kunovec</item>
    </izvorni_sadrzaj>
    <derivirana_varijabla naziv="DomainObject.Predmet.ProtuStrankaListFormated_1">
      <item>ELEKTRO ENA j.d.o.o. zastupanog po punomoćniku Đurđica Kunovec</item>
    </derivirana_varijabla>
  </DomainObject.Predmet.ProtuStrankaListFormated>
  <DomainObject.Predmet.ProtuStrankaListFormatedOIB>
    <izvorni_sadrzaj>
      <item>ELEKTRO ENA j.d.o.o., OIB 68853841990 zastupanog po punomoćniku Đurđica Kunovec</item>
    </izvorni_sadrzaj>
    <derivirana_varijabla naziv="DomainObject.Predmet.ProtuStrankaListFormatedOIB_1">
      <item>ELEKTRO ENA j.d.o.o., OIB 68853841990 zastupanog po punomoćniku Đurđica Kunovec</item>
    </derivirana_varijabla>
  </DomainObject.Predmet.ProtuStrankaListFormatedOIB>
  <DomainObject.Predmet.ProtuStrankaListFormatedWithAdress>
    <izvorni_sadrzaj>
      <item>ELEKTRO ENA j.d.o.o., Sredanija 35, 44317 Potok zastupanog po punomoćniku Đurđica Kunovec</item>
    </izvorni_sadrzaj>
    <derivirana_varijabla naziv="DomainObject.Predmet.ProtuStrankaListFormatedWithAdress_1">
      <item>ELEKTRO ENA j.d.o.o., Sredanija 35, 44317 Potok zastupanog po punomoćniku Đurđica Kunovec</item>
    </derivirana_varijabla>
  </DomainObject.Predmet.ProtuStrankaListFormatedWithAdress>
  <DomainObject.Predmet.ProtuStrankaListFormatedWithAdressOIB>
    <izvorni_sadrzaj>
      <item>ELEKTRO ENA j.d.o.o., OIB 68853841990, Sredanija 35, 44317 Potok zastupanog po punomoćniku Đurđica Kunovec</item>
    </izvorni_sadrzaj>
    <derivirana_varijabla naziv="DomainObject.Predmet.ProtuStrankaListFormatedWithAdressOIB_1">
      <item>ELEKTRO ENA j.d.o.o., OIB 68853841990, Sredanija 35, 44317 Potok zastupanog po punomoćniku Đurđica Kunovec</item>
    </derivirana_varijabla>
  </DomainObject.Predmet.ProtuStrankaListFormatedWithAdressOIB>
  <DomainObject.Predmet.ProtuStrankaListNazivFormated>
    <izvorni_sadrzaj>
      <item>ELEKTRO ENA j.d.o.o.</item>
    </izvorni_sadrzaj>
    <derivirana_varijabla naziv="DomainObject.Predmet.ProtuStrankaListNazivFormated_1">
      <item>ELEKTRO ENA j.d.o.o.</item>
    </derivirana_varijabla>
  </DomainObject.Predmet.ProtuStrankaListNazivFormated>
  <DomainObject.Predmet.ProtuStrankaListNazivFormatedOIB>
    <izvorni_sadrzaj>
      <item>ELEKTRO ENA j.d.o.o., OIB 68853841990</item>
    </izvorni_sadrzaj>
    <derivirana_varijabla naziv="DomainObject.Predmet.ProtuStrankaListNazivFormatedOIB_1">
      <item>ELEKTRO ENA j.d.o.o., OIB 68853841990</item>
    </derivirana_varijabla>
  </DomainObject.Predmet.ProtuStrankaListNazivFormatedOIB>
  <DomainObject.Predmet.OstaliListFormated>
    <izvorni_sadrzaj>
      <item>Đurđica Kunovec punomoćnica sudionika u postupku ELEKTRO ENA j.d.o.o.</item>
    </izvorni_sadrzaj>
    <derivirana_varijabla naziv="DomainObject.Predmet.OstaliListFormated_1">
      <item>Đurđica Kunovec punomoćnica sudionika u postupku ELEKTRO ENA j.d.o.o.</item>
    </derivirana_varijabla>
  </DomainObject.Predmet.OstaliListFormated>
  <DomainObject.Predmet.OstaliListFormatedOIB>
    <izvorni_sadrzaj>
      <item>Đurđica Kunovec, OIB 32200954268 punomoćnica sudionika u postupku ELEKTRO ENA j.d.o.o.</item>
    </izvorni_sadrzaj>
    <derivirana_varijabla naziv="DomainObject.Predmet.OstaliListFormatedOIB_1">
      <item>Đurđica Kunovec, OIB 32200954268 punomoćnica sudionika u postupku ELEKTRO ENA j.d.o.o.</item>
    </derivirana_varijabla>
  </DomainObject.Predmet.OstaliListFormatedOIB>
  <DomainObject.Predmet.OstaliListFormatedWithAdress>
    <izvorni_sadrzaj>
      <item>Đurđica Kunovec, Sredanija 35, 44317 Potok punomoćnica sudionika u postupku ELEKTRO ENA j.d.o.o.</item>
    </izvorni_sadrzaj>
    <derivirana_varijabla naziv="DomainObject.Predmet.OstaliListFormatedWithAdress_1">
      <item>Đurđica Kunovec, Sredanija 35, 44317 Potok punomoćnica sudionika u postupku ELEKTRO ENA j.d.o.o.</item>
    </derivirana_varijabla>
  </DomainObject.Predmet.OstaliListFormatedWithAdress>
  <DomainObject.Predmet.OstaliListFormatedWithAdressOIB>
    <izvorni_sadrzaj>
      <item>Đurđica Kunovec, OIB 32200954268, Sredanija 35, 44317 Potok punomoćnica sudionika u postupku ELEKTRO ENA j.d.o.o.</item>
    </izvorni_sadrzaj>
    <derivirana_varijabla naziv="DomainObject.Predmet.OstaliListFormatedWithAdressOIB_1">
      <item>Đurđica Kunovec, OIB 32200954268, Sredanija 35, 44317 Potok punomoćnica sudionika u postupku ELEKTRO ENA j.d.o.o.</item>
    </derivirana_varijabla>
  </DomainObject.Predmet.OstaliListFormatedWithAdressOIB>
  <DomainObject.Predmet.OstaliListNazivFormated>
    <izvorni_sadrzaj>
      <item>Đurđica Kunovec</item>
    </izvorni_sadrzaj>
    <derivirana_varijabla naziv="DomainObject.Predmet.OstaliListNazivFormated_1">
      <item>Đurđica Kunovec</item>
    </derivirana_varijabla>
  </DomainObject.Predmet.OstaliListNazivFormated>
  <DomainObject.Predmet.OstaliListNazivFormatedOIB>
    <izvorni_sadrzaj>
      <item>Đurđica Kunovec, OIB 32200954268</item>
    </izvorni_sadrzaj>
    <derivirana_varijabla naziv="DomainObject.Predmet.OstaliListNazivFormatedOIB_1">
      <item>Đurđica Kunovec, OIB 32200954268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ožujka 2020.</izvorni_sadrzaj>
    <derivirana_varijabla naziv="DomainObject.Datum_1">16. ožujka 2020.</derivirana_varijabla>
  </DomainObject.Datum>
  <DomainObject.PoslovniBrojDokumenta>
    <izvorni_sadrzaj>St-1599/2019-13</izvorni_sadrzaj>
    <derivirana_varijabla naziv="DomainObject.PoslovniBrojDokumenta_1">St-1599/2019-13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ELEKTRO ENA j.d.o.o.</izvorni_sadrzaj>
    <derivirana_varijabla naziv="DomainObject.Predmet.ProtustrankaIDrugi_1">ELEKTRO ENA j.d.o.o.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ELEKTRO ENA j.d.o.o., OIB 68853841990, Sredanija 35, 44317 Potok</izvorni_sadrzaj>
    <derivirana_varijabla naziv="DomainObject.Predmet.ProtustrankaIDrugiAdressOIB_1">ELEKTRO ENA j.d.o.o., OIB 68853841990, Sredanija 35, 44317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ENA j.d.o.o.</item>
      <item>FINANCIJSKA AGENCIJA, RC Zagreb</item>
      <item>Đurđica Kunovec</item>
    </izvorni_sadrzaj>
    <derivirana_varijabla naziv="DomainObject.Predmet.SudioniciListNaziv_1">
      <item>ELEKTRO ENA j.d.o.o.</item>
      <item>FINANCIJSKA AGENCIJA, RC Zagreb</item>
      <item>Đurđica Kunovec</item>
    </derivirana_varijabla>
  </DomainObject.Predmet.SudioniciListNaziv>
  <DomainObject.Predmet.SudioniciListAdressOIB>
    <izvorni_sadrzaj>
      <item>ELEKTRO ENA j.d.o.o., OIB 68853841990, Sredanija 35,44317 Potok</item>
      <item>FINANCIJSKA AGENCIJA, RC Zagreb, OIB 85821130368, Trg svibanjskih žrtava 1995. 1,10000 Zagreb</item>
      <item>Đurđica Kunovec, OIB 32200954268, Sredanija 35,44317 Potok</item>
    </izvorni_sadrzaj>
    <derivirana_varijabla naziv="DomainObject.Predmet.SudioniciListAdressOIB_1">
      <item>ELEKTRO ENA j.d.o.o., OIB 68853841990, Sredanija 35,44317 Potok</item>
      <item>FINANCIJSKA AGENCIJA, RC Zagreb, OIB 85821130368, Trg svibanjskih žrtava 1995. 1,10000 Zagreb</item>
      <item>Đurđica Kunovec, OIB 32200954268, Sredanija 35,44317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68853841990</item>
      <item>, OIB 85821130368</item>
      <item>, OIB 32200954268</item>
    </izvorni_sadrzaj>
    <derivirana_varijabla naziv="DomainObject.Predmet.SudioniciListNazivOIB_1">
      <item>, OIB 68853841990</item>
      <item>, OIB 85821130368</item>
      <item>, OIB 32200954268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srpnja 2019.</izvorni_sadrzaj>
    <derivirana_varijabla naziv="DomainObject.Predmet.DatumPocetkaProcesa_1">8.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59E43-07A2-4945-B60E-8AAB2DF0648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367</properties:Words>
  <properties:Characters>1933</properties:Characters>
  <properties:Lines>75</properties:Lines>
  <properties:Paragraphs>30</properties:Paragraphs>
  <properties:TotalTime>116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2020-03-12T07:21:00Z</dcterms:created>
  <dc:creator>gzubak</dc:creator>
  <cp:lastModifiedBy>Marijana Blažun</cp:lastModifiedBy>
  <cp:lastPrinted>2019-02-12T08:50:00Z</cp:lastPrinted>
  <dcterms:modified xmlns:xsi="http://www.w3.org/2001/XMLSchema-instance" xsi:type="dcterms:W3CDTF">2020-03-16T08:36:00Z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St-1599/2019-13 / Zapisnik - Ročište radi izjašnjenja o prijedlogu za otvaranje steč.post (St-1599-19 zapisnik - 16.03.2020 - ima vozilo.docx)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